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DE32A" w14:textId="77777777" w:rsidR="000B66A2" w:rsidRDefault="000B66A2" w:rsidP="000B66A2">
      <w:pPr>
        <w:pStyle w:val="NoSpacing"/>
      </w:pPr>
      <w:r>
        <w:rPr>
          <w:u w:val="single"/>
        </w:rPr>
        <w:t xml:space="preserve">Thomas MESTON (alias </w:t>
      </w:r>
      <w:proofErr w:type="gramStart"/>
      <w:r>
        <w:rPr>
          <w:u w:val="single"/>
        </w:rPr>
        <w:t>COUPER)</w:t>
      </w:r>
      <w:r>
        <w:t xml:space="preserve">   </w:t>
      </w:r>
      <w:proofErr w:type="gramEnd"/>
      <w:r>
        <w:t xml:space="preserve">   (fl.1484)</w:t>
      </w:r>
    </w:p>
    <w:p w14:paraId="0A40A8FD" w14:textId="77777777" w:rsidR="000B66A2" w:rsidRDefault="000B66A2" w:rsidP="000B66A2">
      <w:pPr>
        <w:pStyle w:val="NoSpacing"/>
      </w:pPr>
      <w:r>
        <w:t>of Wootton, Kent. Yeoman.</w:t>
      </w:r>
    </w:p>
    <w:p w14:paraId="6D9FA682" w14:textId="77777777" w:rsidR="000B66A2" w:rsidRDefault="000B66A2" w:rsidP="000B66A2">
      <w:pPr>
        <w:pStyle w:val="NoSpacing"/>
      </w:pPr>
    </w:p>
    <w:p w14:paraId="20C3B6B3" w14:textId="77777777" w:rsidR="000B66A2" w:rsidRDefault="000B66A2" w:rsidP="000B66A2">
      <w:pPr>
        <w:pStyle w:val="NoSpacing"/>
      </w:pPr>
    </w:p>
    <w:p w14:paraId="0F44B30B" w14:textId="77777777" w:rsidR="000B66A2" w:rsidRDefault="000B66A2" w:rsidP="000B66A2">
      <w:pPr>
        <w:pStyle w:val="NoSpacing"/>
      </w:pPr>
      <w:r>
        <w:tab/>
        <w:t>1484</w:t>
      </w:r>
      <w:r>
        <w:tab/>
        <w:t xml:space="preserve">Robert </w:t>
      </w:r>
      <w:proofErr w:type="spellStart"/>
      <w:r>
        <w:t>Sedeley</w:t>
      </w:r>
      <w:proofErr w:type="spellEnd"/>
      <w:r>
        <w:t xml:space="preserve"> of </w:t>
      </w:r>
      <w:proofErr w:type="spellStart"/>
      <w:r>
        <w:t>Oxney</w:t>
      </w:r>
      <w:proofErr w:type="spellEnd"/>
      <w:r>
        <w:t xml:space="preserve">(q.v.), Thomas Hextall(q.v.) Robert </w:t>
      </w:r>
      <w:proofErr w:type="spellStart"/>
      <w:r>
        <w:t>Goldewell</w:t>
      </w:r>
      <w:proofErr w:type="spellEnd"/>
      <w:r>
        <w:t xml:space="preserve"> of</w:t>
      </w:r>
    </w:p>
    <w:p w14:paraId="59956172" w14:textId="77777777" w:rsidR="000B66A2" w:rsidRDefault="000B66A2" w:rsidP="000B66A2">
      <w:pPr>
        <w:pStyle w:val="NoSpacing"/>
      </w:pPr>
      <w:r>
        <w:tab/>
      </w:r>
      <w:r>
        <w:tab/>
        <w:t xml:space="preserve">Dover(q.v.) brought a plaint of debt against him, William Foxe of </w:t>
      </w:r>
    </w:p>
    <w:p w14:paraId="52C831F2" w14:textId="77777777" w:rsidR="000B66A2" w:rsidRDefault="000B66A2" w:rsidP="000B66A2">
      <w:pPr>
        <w:pStyle w:val="NoSpacing"/>
      </w:pPr>
      <w:r>
        <w:tab/>
      </w:r>
      <w:r>
        <w:tab/>
        <w:t>Buckland(q.v.) and James Baker of Wootton(q.v.).</w:t>
      </w:r>
    </w:p>
    <w:p w14:paraId="65310174" w14:textId="77777777" w:rsidR="000B66A2" w:rsidRDefault="000B66A2" w:rsidP="000B66A2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2411B89A" w14:textId="77777777" w:rsidR="000B66A2" w:rsidRDefault="000B66A2" w:rsidP="000B66A2">
      <w:pPr>
        <w:pStyle w:val="NoSpacing"/>
      </w:pPr>
    </w:p>
    <w:p w14:paraId="56E3B047" w14:textId="77777777" w:rsidR="000B66A2" w:rsidRDefault="000B66A2" w:rsidP="000B66A2">
      <w:pPr>
        <w:pStyle w:val="NoSpacing"/>
      </w:pPr>
    </w:p>
    <w:p w14:paraId="77EE86CE" w14:textId="77777777" w:rsidR="000B66A2" w:rsidRDefault="000B66A2" w:rsidP="000B66A2">
      <w:pPr>
        <w:pStyle w:val="NoSpacing"/>
      </w:pPr>
      <w:r>
        <w:t>22 December 2018</w:t>
      </w:r>
    </w:p>
    <w:p w14:paraId="2E3CE102" w14:textId="77777777" w:rsidR="006B2F86" w:rsidRPr="00E71FC3" w:rsidRDefault="000B66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0D11" w14:textId="77777777" w:rsidR="000B66A2" w:rsidRDefault="000B66A2" w:rsidP="00E71FC3">
      <w:pPr>
        <w:spacing w:after="0" w:line="240" w:lineRule="auto"/>
      </w:pPr>
      <w:r>
        <w:separator/>
      </w:r>
    </w:p>
  </w:endnote>
  <w:endnote w:type="continuationSeparator" w:id="0">
    <w:p w14:paraId="1CD571E5" w14:textId="77777777" w:rsidR="000B66A2" w:rsidRDefault="000B66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DCC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0E37D" w14:textId="77777777" w:rsidR="000B66A2" w:rsidRDefault="000B66A2" w:rsidP="00E71FC3">
      <w:pPr>
        <w:spacing w:after="0" w:line="240" w:lineRule="auto"/>
      </w:pPr>
      <w:r>
        <w:separator/>
      </w:r>
    </w:p>
  </w:footnote>
  <w:footnote w:type="continuationSeparator" w:id="0">
    <w:p w14:paraId="5F81DCE7" w14:textId="77777777" w:rsidR="000B66A2" w:rsidRDefault="000B66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A2"/>
    <w:rsid w:val="000B66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26AEB"/>
  <w15:chartTrackingRefBased/>
  <w15:docId w15:val="{1D163066-C68A-48BF-854B-65CFA9D66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6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2018-12-25T22:43:00Z</dcterms:created>
  <dcterms:modified xsi:type="dcterms:W3CDTF">2018-12-25T22:44:00Z</dcterms:modified>
</cp:coreProperties>
</file>